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56ABE" w:rsidTr="00856A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054187">
            <w:r>
              <w:t xml:space="preserve">Приложение </w:t>
            </w:r>
            <w:r w:rsidR="00054187">
              <w:t>8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8D2D1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8D2D1F">
            <w:r>
              <w:t xml:space="preserve">от  </w:t>
            </w:r>
            <w:r w:rsidR="00345F6E">
              <w:t xml:space="preserve">             </w:t>
            </w:r>
            <w:r>
              <w:t xml:space="preserve">№      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</w:tr>
      <w:tr w:rsidR="00856ABE" w:rsidTr="00856AB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365" w:rsidRDefault="00856ABE" w:rsidP="008D2D1F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856ABE" w:rsidRDefault="00856ABE" w:rsidP="008D2D1F">
            <w:pPr>
              <w:jc w:val="center"/>
            </w:pPr>
            <w:r>
              <w:t>и на плановый период 2023 и 2024 годов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тыс. руб.</w:t>
            </w:r>
          </w:p>
        </w:tc>
      </w:tr>
      <w:tr w:rsidR="00856ABE" w:rsidTr="00856AB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2024 год</w:t>
            </w:r>
          </w:p>
        </w:tc>
      </w:tr>
      <w:tr w:rsidR="00856ABE" w:rsidTr="00856AB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8D2D1F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ABE" w:rsidRDefault="00856ABE" w:rsidP="008D2D1F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/>
        </w:tc>
      </w:tr>
    </w:tbl>
    <w:p w:rsidR="00856ABE" w:rsidRPr="00856ABE" w:rsidRDefault="00856AB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56ABE" w:rsidTr="00856AB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ABE" w:rsidRDefault="00856ABE" w:rsidP="008D2D1F">
            <w:pPr>
              <w:jc w:val="center"/>
            </w:pPr>
            <w:r>
              <w:t>5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6ABE" w:rsidRDefault="00856ABE" w:rsidP="008D2D1F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2 350 000,0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2 050 000,0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CA67E4">
            <w:r>
              <w:t xml:space="preserve">Привлечение </w:t>
            </w:r>
            <w:r w:rsidR="00CA67E4">
              <w:t xml:space="preserve">городскими округами </w:t>
            </w:r>
            <w:r>
              <w:t>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2 350 000,0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2 050 000,0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-2 350 000,0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-2 050 000,0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CA67E4">
            <w:r>
              <w:t>Погашение городски</w:t>
            </w:r>
            <w:r w:rsidR="00CA67E4">
              <w:t>ми</w:t>
            </w:r>
            <w:r>
              <w:t xml:space="preserve"> округ</w:t>
            </w:r>
            <w:r w:rsidR="00CA67E4">
              <w:t>ами</w:t>
            </w:r>
            <w: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-2 350 000,0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-2 050 000,0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 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600 000,0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6ABE" w:rsidRDefault="00856ABE" w:rsidP="008D2D1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56ABE" w:rsidRDefault="00856ABE" w:rsidP="008D2D1F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56ABE" w:rsidRDefault="00856ABE" w:rsidP="008D2D1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-600 000,0</w:t>
            </w:r>
          </w:p>
        </w:tc>
      </w:tr>
      <w:tr w:rsidR="00856ABE" w:rsidTr="00856AB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</w:tr>
      <w:tr w:rsidR="00856ABE" w:rsidTr="00856A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</w:tr>
      <w:tr w:rsidR="00856ABE" w:rsidTr="00856AB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r>
              <w:t>Председатель комитета по финансам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</w:tr>
      <w:tr w:rsidR="00856ABE" w:rsidTr="00856AB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r>
              <w:t>администрации муниципального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</w:tr>
      <w:tr w:rsidR="00856ABE" w:rsidTr="00856AB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r>
              <w:t>«Город Саратов»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ABE" w:rsidRDefault="00856ABE" w:rsidP="008D2D1F">
            <w:pPr>
              <w:jc w:val="right"/>
            </w:pPr>
            <w:r>
              <w:t>А.С. Струков</w:t>
            </w:r>
          </w:p>
        </w:tc>
      </w:tr>
    </w:tbl>
    <w:p w:rsidR="00856ABE" w:rsidRPr="00267A86" w:rsidRDefault="00856ABE" w:rsidP="00856ABE"/>
    <w:p w:rsidR="00E2598B" w:rsidRPr="00856ABE" w:rsidRDefault="00E2598B" w:rsidP="00856ABE"/>
    <w:sectPr w:rsidR="00E2598B" w:rsidRPr="00856ABE" w:rsidSect="00145E6F">
      <w:headerReference w:type="even" r:id="rId8"/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3D4" w:rsidRDefault="00E623D4" w:rsidP="00856ABE">
      <w:r>
        <w:separator/>
      </w:r>
    </w:p>
  </w:endnote>
  <w:endnote w:type="continuationSeparator" w:id="1">
    <w:p w:rsidR="00E623D4" w:rsidRDefault="00E623D4" w:rsidP="00856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3D4" w:rsidRDefault="00E623D4" w:rsidP="00856ABE">
      <w:r>
        <w:separator/>
      </w:r>
    </w:p>
  </w:footnote>
  <w:footnote w:type="continuationSeparator" w:id="1">
    <w:p w:rsidR="00E623D4" w:rsidRDefault="00E623D4" w:rsidP="00856A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ABE" w:rsidRDefault="002A536B" w:rsidP="00907F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6AB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ABE" w:rsidRDefault="00856A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ABE" w:rsidRDefault="002A536B" w:rsidP="00907F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6AB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5E6F">
      <w:rPr>
        <w:rStyle w:val="a7"/>
        <w:noProof/>
      </w:rPr>
      <w:t>2</w:t>
    </w:r>
    <w:r>
      <w:rPr>
        <w:rStyle w:val="a7"/>
      </w:rPr>
      <w:fldChar w:fldCharType="end"/>
    </w:r>
  </w:p>
  <w:p w:rsidR="00856ABE" w:rsidRDefault="00856A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856ABE"/>
    <w:rsid w:val="00054187"/>
    <w:rsid w:val="000A2381"/>
    <w:rsid w:val="00145E6F"/>
    <w:rsid w:val="002A536B"/>
    <w:rsid w:val="002C3F39"/>
    <w:rsid w:val="0031751C"/>
    <w:rsid w:val="00345F6E"/>
    <w:rsid w:val="006808C6"/>
    <w:rsid w:val="00856ABE"/>
    <w:rsid w:val="008B3622"/>
    <w:rsid w:val="00960552"/>
    <w:rsid w:val="009D60F5"/>
    <w:rsid w:val="00A24CAF"/>
    <w:rsid w:val="00A73200"/>
    <w:rsid w:val="00A95FB5"/>
    <w:rsid w:val="00A96365"/>
    <w:rsid w:val="00B912FD"/>
    <w:rsid w:val="00CA67E4"/>
    <w:rsid w:val="00D7147A"/>
    <w:rsid w:val="00E2598B"/>
    <w:rsid w:val="00E623D4"/>
    <w:rsid w:val="00E86B4D"/>
    <w:rsid w:val="00F3035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6A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6ABE"/>
  </w:style>
  <w:style w:type="paragraph" w:styleId="a5">
    <w:name w:val="footer"/>
    <w:basedOn w:val="a"/>
    <w:link w:val="a6"/>
    <w:uiPriority w:val="99"/>
    <w:semiHidden/>
    <w:unhideWhenUsed/>
    <w:rsid w:val="00856A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6ABE"/>
  </w:style>
  <w:style w:type="character" w:styleId="a7">
    <w:name w:val="page number"/>
    <w:basedOn w:val="a0"/>
    <w:uiPriority w:val="99"/>
    <w:semiHidden/>
    <w:unhideWhenUsed/>
    <w:rsid w:val="00856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025BD-F0ED-4F8A-8001-38912DA5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18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6</cp:revision>
  <dcterms:created xsi:type="dcterms:W3CDTF">2021-10-18T05:55:00Z</dcterms:created>
  <dcterms:modified xsi:type="dcterms:W3CDTF">2021-10-25T11:07:00Z</dcterms:modified>
</cp:coreProperties>
</file>